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5B" w:rsidRDefault="004E0B5B" w:rsidP="009355D0">
      <w:pPr>
        <w:jc w:val="center"/>
        <w:rPr>
          <w:b/>
          <w:sz w:val="28"/>
          <w:szCs w:val="28"/>
        </w:rPr>
      </w:pPr>
    </w:p>
    <w:p w:rsidR="004E0B5B" w:rsidRPr="000F24E8" w:rsidRDefault="004E0B5B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4E0B5B" w:rsidRPr="000F24E8" w:rsidRDefault="004E0B5B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образования «Польниковское сельское поселение» на 2018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феврале 2018 года</w:t>
      </w:r>
    </w:p>
    <w:p w:rsidR="004E0B5B" w:rsidRDefault="004E0B5B" w:rsidP="009355D0">
      <w:pPr>
        <w:jc w:val="center"/>
        <w:rPr>
          <w:sz w:val="28"/>
          <w:szCs w:val="28"/>
        </w:rPr>
      </w:pPr>
    </w:p>
    <w:p w:rsidR="004E0B5B" w:rsidRDefault="004E0B5B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4E0B5B" w:rsidRDefault="004E0B5B" w:rsidP="00B10C64">
      <w:pPr>
        <w:jc w:val="center"/>
        <w:rPr>
          <w:sz w:val="28"/>
          <w:szCs w:val="28"/>
        </w:rPr>
      </w:pPr>
    </w:p>
    <w:p w:rsidR="004E0B5B" w:rsidRDefault="004E0B5B" w:rsidP="009E73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Доходная часть местного бюджета не  увеличивается.</w:t>
      </w:r>
    </w:p>
    <w:p w:rsidR="004E0B5B" w:rsidRPr="00042BAD" w:rsidRDefault="004E0B5B" w:rsidP="00E51EFF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</w:p>
    <w:p w:rsidR="004E0B5B" w:rsidRDefault="004E0B5B" w:rsidP="004957DC">
      <w:pPr>
        <w:jc w:val="both"/>
        <w:rPr>
          <w:sz w:val="28"/>
          <w:szCs w:val="28"/>
        </w:rPr>
      </w:pPr>
    </w:p>
    <w:p w:rsidR="004E0B5B" w:rsidRDefault="004E0B5B" w:rsidP="004957DC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4E0B5B" w:rsidRDefault="004E0B5B" w:rsidP="004957DC">
      <w:pPr>
        <w:tabs>
          <w:tab w:val="left" w:pos="3150"/>
        </w:tabs>
        <w:rPr>
          <w:sz w:val="28"/>
          <w:szCs w:val="28"/>
        </w:rPr>
      </w:pPr>
    </w:p>
    <w:p w:rsidR="004E0B5B" w:rsidRPr="0012450E" w:rsidRDefault="004E0B5B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Общие расходы местного бюджета увеличиваются </w:t>
      </w:r>
      <w:r w:rsidRPr="0012450E">
        <w:rPr>
          <w:sz w:val="28"/>
          <w:szCs w:val="28"/>
        </w:rPr>
        <w:t xml:space="preserve">на </w:t>
      </w:r>
      <w:r w:rsidRPr="00E51EFF">
        <w:rPr>
          <w:sz w:val="28"/>
          <w:szCs w:val="28"/>
        </w:rPr>
        <w:t>остаток  денежных средств на 01.01.2018 года</w:t>
      </w:r>
      <w:r>
        <w:rPr>
          <w:b/>
          <w:sz w:val="28"/>
          <w:szCs w:val="28"/>
        </w:rPr>
        <w:t xml:space="preserve"> на 314546,68</w:t>
      </w:r>
      <w:r w:rsidRPr="0012450E">
        <w:rPr>
          <w:sz w:val="28"/>
          <w:szCs w:val="28"/>
        </w:rPr>
        <w:t xml:space="preserve"> рублей</w:t>
      </w:r>
    </w:p>
    <w:p w:rsidR="004E0B5B" w:rsidRDefault="004E0B5B" w:rsidP="00330F71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>
        <w:rPr>
          <w:sz w:val="28"/>
          <w:szCs w:val="28"/>
        </w:rPr>
        <w:t>Сумма распределена по статьям: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-Увеличиваются бюджетные ассигнования на реализацию Программной деятельности «Реализация полномочий органа местного самоуправления Польниковского сельского поселения Почепского района (2018-2020годы» на </w:t>
      </w:r>
      <w:r w:rsidRPr="007D377E">
        <w:rPr>
          <w:b/>
          <w:sz w:val="28"/>
          <w:szCs w:val="28"/>
        </w:rPr>
        <w:t>136601,00</w:t>
      </w:r>
      <w:r>
        <w:rPr>
          <w:sz w:val="28"/>
          <w:szCs w:val="28"/>
        </w:rPr>
        <w:t>рубль по 244 виду расходов: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Кодам:   01040101080040244   на 136601,000 рублей в связи с тем ,что в первоначальном бюджете по КОСГУ 225,226,340(текущие расходы) было заложено не достаточно денежных средств;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-Увеличиваются бюджетные ассигнования на реализацию Непрограммной деятельности на сумму </w:t>
      </w:r>
      <w:r w:rsidRPr="007D377E">
        <w:rPr>
          <w:b/>
          <w:sz w:val="28"/>
          <w:szCs w:val="28"/>
        </w:rPr>
        <w:t>177</w:t>
      </w:r>
      <w:r>
        <w:rPr>
          <w:b/>
          <w:sz w:val="28"/>
          <w:szCs w:val="28"/>
        </w:rPr>
        <w:t xml:space="preserve"> </w:t>
      </w:r>
      <w:r w:rsidRPr="007D377E">
        <w:rPr>
          <w:b/>
          <w:sz w:val="28"/>
          <w:szCs w:val="28"/>
        </w:rPr>
        <w:t>945,68</w:t>
      </w:r>
      <w:r>
        <w:rPr>
          <w:sz w:val="28"/>
          <w:szCs w:val="28"/>
        </w:rPr>
        <w:t xml:space="preserve"> рублей по 244 виду расходов: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-На «другие государственные вопросы» на </w:t>
      </w:r>
      <w:r w:rsidRPr="007D377E">
        <w:rPr>
          <w:b/>
          <w:sz w:val="28"/>
          <w:szCs w:val="28"/>
        </w:rPr>
        <w:t>28000,00</w:t>
      </w:r>
      <w:r>
        <w:rPr>
          <w:sz w:val="28"/>
          <w:szCs w:val="28"/>
        </w:rPr>
        <w:t xml:space="preserve"> рублей: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>«Информационное обеспечение деятельности местного самоуправления»</w:t>
      </w:r>
      <w:r w:rsidRPr="005331DD">
        <w:rPr>
          <w:sz w:val="28"/>
          <w:szCs w:val="28"/>
        </w:rPr>
        <w:t xml:space="preserve"> </w:t>
      </w:r>
      <w:r>
        <w:rPr>
          <w:sz w:val="28"/>
          <w:szCs w:val="28"/>
        </w:rPr>
        <w:t>по Коду 01137000080070244  на 14000,00 рублей;</w:t>
      </w:r>
    </w:p>
    <w:p w:rsidR="004E0B5B" w:rsidRDefault="004E0B5B" w:rsidP="00E51EFF">
      <w:pPr>
        <w:jc w:val="both"/>
        <w:rPr>
          <w:sz w:val="28"/>
          <w:szCs w:val="28"/>
        </w:rPr>
      </w:pPr>
      <w:r>
        <w:rPr>
          <w:sz w:val="28"/>
          <w:szCs w:val="28"/>
        </w:rPr>
        <w:t>«Организация и проведение праздничных мероприятий» по Коду 01137000082530244 на 14000,00 рублей;</w:t>
      </w:r>
    </w:p>
    <w:p w:rsidR="004E0B5B" w:rsidRDefault="004E0B5B" w:rsidP="009B2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-На «Другие вопросы в области национальной экономики»(на мероприятия по землеустройству и землепользованию) по Коду 04127000080910244  </w:t>
      </w:r>
      <w:r>
        <w:rPr>
          <w:b/>
          <w:sz w:val="28"/>
          <w:szCs w:val="28"/>
        </w:rPr>
        <w:t>49000,00</w:t>
      </w:r>
      <w:r>
        <w:rPr>
          <w:sz w:val="28"/>
          <w:szCs w:val="28"/>
        </w:rPr>
        <w:t>рублей</w:t>
      </w:r>
    </w:p>
    <w:p w:rsidR="004E0B5B" w:rsidRDefault="004E0B5B" w:rsidP="009B2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«На Жилищно-коммунальное хозяйство» на </w:t>
      </w:r>
      <w:r w:rsidRPr="007D377E">
        <w:rPr>
          <w:b/>
          <w:sz w:val="28"/>
          <w:szCs w:val="28"/>
        </w:rPr>
        <w:t>100945,68</w:t>
      </w:r>
      <w:r>
        <w:rPr>
          <w:sz w:val="28"/>
          <w:szCs w:val="28"/>
        </w:rPr>
        <w:t xml:space="preserve"> рублей:</w:t>
      </w:r>
    </w:p>
    <w:p w:rsidR="004E0B5B" w:rsidRDefault="004E0B5B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«Благоустройство» </w:t>
      </w:r>
      <w:r w:rsidRPr="007D377E">
        <w:rPr>
          <w:sz w:val="28"/>
          <w:szCs w:val="28"/>
        </w:rPr>
        <w:t>100945,68</w:t>
      </w:r>
      <w:r>
        <w:rPr>
          <w:sz w:val="28"/>
          <w:szCs w:val="28"/>
        </w:rPr>
        <w:t xml:space="preserve"> рублей:</w:t>
      </w:r>
    </w:p>
    <w:p w:rsidR="004E0B5B" w:rsidRDefault="004E0B5B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>«Организация и обеспечение освещения улиц» по Коду 05037000081690244 на 11542,00 рублей;</w:t>
      </w:r>
    </w:p>
    <w:p w:rsidR="004E0B5B" w:rsidRDefault="004E0B5B" w:rsidP="007D377E">
      <w:pPr>
        <w:jc w:val="both"/>
        <w:rPr>
          <w:sz w:val="28"/>
          <w:szCs w:val="28"/>
        </w:rPr>
      </w:pPr>
      <w:r>
        <w:rPr>
          <w:sz w:val="28"/>
          <w:szCs w:val="28"/>
        </w:rPr>
        <w:t>«Мероприятия по благоустройству» по Коду 0503700008173044 на 89353,68 рублей(для проведения мероприятий по благоустройству территорий поселения по КОСГУ 225,340)</w:t>
      </w:r>
    </w:p>
    <w:p w:rsidR="004E0B5B" w:rsidRPr="003E17C8" w:rsidRDefault="004E0B5B" w:rsidP="00F406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E0B5B" w:rsidRDefault="004E0B5B" w:rsidP="004957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4E0B5B" w:rsidRDefault="004E0B5B" w:rsidP="00EA0EE8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4E0B5B" w:rsidRDefault="004E0B5B" w:rsidP="00EA0EE8">
      <w:pPr>
        <w:jc w:val="both"/>
        <w:rPr>
          <w:sz w:val="28"/>
          <w:szCs w:val="28"/>
        </w:rPr>
      </w:pPr>
    </w:p>
    <w:p w:rsidR="004E0B5B" w:rsidRDefault="004E0B5B" w:rsidP="00EA0E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местного бюджета составит 314546,68 (остатки </w:t>
      </w:r>
      <w:r w:rsidRPr="002F49F1">
        <w:rPr>
          <w:sz w:val="28"/>
          <w:szCs w:val="28"/>
        </w:rPr>
        <w:t>собственных доходов на 01.01.201</w:t>
      </w:r>
      <w:r>
        <w:rPr>
          <w:sz w:val="28"/>
          <w:szCs w:val="28"/>
        </w:rPr>
        <w:t>8</w:t>
      </w:r>
      <w:r w:rsidRPr="002F49F1">
        <w:rPr>
          <w:sz w:val="28"/>
          <w:szCs w:val="28"/>
        </w:rPr>
        <w:t xml:space="preserve"> года</w:t>
      </w:r>
      <w:r>
        <w:rPr>
          <w:sz w:val="28"/>
          <w:szCs w:val="28"/>
        </w:rPr>
        <w:t>).</w:t>
      </w:r>
    </w:p>
    <w:p w:rsidR="004E0B5B" w:rsidRDefault="004E0B5B" w:rsidP="009355D0">
      <w:pPr>
        <w:jc w:val="both"/>
        <w:rPr>
          <w:sz w:val="28"/>
          <w:szCs w:val="28"/>
        </w:rPr>
      </w:pPr>
    </w:p>
    <w:p w:rsidR="004E0B5B" w:rsidRPr="007412C9" w:rsidRDefault="004E0B5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составляют 1 678 076,00 руб.</w:t>
      </w:r>
    </w:p>
    <w:p w:rsidR="004E0B5B" w:rsidRDefault="004E0B5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1 992 622,68руб.</w:t>
      </w:r>
    </w:p>
    <w:p w:rsidR="004E0B5B" w:rsidRDefault="004E0B5B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314 546,68 руб.</w:t>
      </w:r>
    </w:p>
    <w:p w:rsidR="004E0B5B" w:rsidRDefault="004E0B5B" w:rsidP="009355D0">
      <w:pPr>
        <w:jc w:val="both"/>
        <w:rPr>
          <w:sz w:val="28"/>
          <w:szCs w:val="28"/>
        </w:rPr>
      </w:pPr>
    </w:p>
    <w:p w:rsidR="004E0B5B" w:rsidRDefault="004E0B5B" w:rsidP="00136575">
      <w:pPr>
        <w:jc w:val="both"/>
      </w:pPr>
      <w:r>
        <w:rPr>
          <w:sz w:val="28"/>
          <w:szCs w:val="28"/>
        </w:rPr>
        <w:t xml:space="preserve">Ведущий специалист                                              Л.А.Горова </w:t>
      </w:r>
    </w:p>
    <w:sectPr w:rsidR="004E0B5B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25CB"/>
    <w:rsid w:val="00015337"/>
    <w:rsid w:val="0004067F"/>
    <w:rsid w:val="00042BAD"/>
    <w:rsid w:val="000555D1"/>
    <w:rsid w:val="000736C1"/>
    <w:rsid w:val="00083255"/>
    <w:rsid w:val="000862C2"/>
    <w:rsid w:val="00092192"/>
    <w:rsid w:val="000A5725"/>
    <w:rsid w:val="000B14DC"/>
    <w:rsid w:val="000C041E"/>
    <w:rsid w:val="000C47CA"/>
    <w:rsid w:val="000C720D"/>
    <w:rsid w:val="000D1823"/>
    <w:rsid w:val="000D571B"/>
    <w:rsid w:val="000E584D"/>
    <w:rsid w:val="000F24E8"/>
    <w:rsid w:val="000F3C4F"/>
    <w:rsid w:val="001147DA"/>
    <w:rsid w:val="00117232"/>
    <w:rsid w:val="001212BA"/>
    <w:rsid w:val="00122CCA"/>
    <w:rsid w:val="0012450E"/>
    <w:rsid w:val="0012707E"/>
    <w:rsid w:val="0013133F"/>
    <w:rsid w:val="001317BF"/>
    <w:rsid w:val="001325B4"/>
    <w:rsid w:val="00136575"/>
    <w:rsid w:val="00144721"/>
    <w:rsid w:val="00145ED8"/>
    <w:rsid w:val="00161696"/>
    <w:rsid w:val="00162CAC"/>
    <w:rsid w:val="00182A56"/>
    <w:rsid w:val="00192776"/>
    <w:rsid w:val="001B2690"/>
    <w:rsid w:val="001B3DBE"/>
    <w:rsid w:val="001C451E"/>
    <w:rsid w:val="001E210F"/>
    <w:rsid w:val="001F39C1"/>
    <w:rsid w:val="00206F1D"/>
    <w:rsid w:val="00217BE3"/>
    <w:rsid w:val="00221E28"/>
    <w:rsid w:val="00223BE7"/>
    <w:rsid w:val="00230001"/>
    <w:rsid w:val="00234A71"/>
    <w:rsid w:val="00235985"/>
    <w:rsid w:val="00243F9F"/>
    <w:rsid w:val="00255700"/>
    <w:rsid w:val="00255BE9"/>
    <w:rsid w:val="00255C1A"/>
    <w:rsid w:val="00266383"/>
    <w:rsid w:val="0029068F"/>
    <w:rsid w:val="00295686"/>
    <w:rsid w:val="00297D7A"/>
    <w:rsid w:val="002D3804"/>
    <w:rsid w:val="002F49F1"/>
    <w:rsid w:val="002F5B7F"/>
    <w:rsid w:val="002F7271"/>
    <w:rsid w:val="003214A9"/>
    <w:rsid w:val="00321AD5"/>
    <w:rsid w:val="00322012"/>
    <w:rsid w:val="00330F71"/>
    <w:rsid w:val="00335F62"/>
    <w:rsid w:val="00351446"/>
    <w:rsid w:val="003527D9"/>
    <w:rsid w:val="00360A05"/>
    <w:rsid w:val="00360F14"/>
    <w:rsid w:val="00362F74"/>
    <w:rsid w:val="00380C72"/>
    <w:rsid w:val="00387853"/>
    <w:rsid w:val="00390615"/>
    <w:rsid w:val="003A5DA1"/>
    <w:rsid w:val="003B25C8"/>
    <w:rsid w:val="003B42D3"/>
    <w:rsid w:val="003D5069"/>
    <w:rsid w:val="003D7D27"/>
    <w:rsid w:val="003D7DBF"/>
    <w:rsid w:val="003E17C8"/>
    <w:rsid w:val="003F757D"/>
    <w:rsid w:val="0040177B"/>
    <w:rsid w:val="00405663"/>
    <w:rsid w:val="00415171"/>
    <w:rsid w:val="004201E8"/>
    <w:rsid w:val="004427A0"/>
    <w:rsid w:val="00446EE7"/>
    <w:rsid w:val="0045360C"/>
    <w:rsid w:val="00454D5C"/>
    <w:rsid w:val="00470B8B"/>
    <w:rsid w:val="0048511A"/>
    <w:rsid w:val="004957DC"/>
    <w:rsid w:val="004A2B32"/>
    <w:rsid w:val="004A2EA4"/>
    <w:rsid w:val="004C05B4"/>
    <w:rsid w:val="004E0B5B"/>
    <w:rsid w:val="004E5CE9"/>
    <w:rsid w:val="004F2149"/>
    <w:rsid w:val="004F5377"/>
    <w:rsid w:val="0050611D"/>
    <w:rsid w:val="00506A93"/>
    <w:rsid w:val="00526623"/>
    <w:rsid w:val="005331DD"/>
    <w:rsid w:val="0053406E"/>
    <w:rsid w:val="005378F8"/>
    <w:rsid w:val="00540373"/>
    <w:rsid w:val="005548CA"/>
    <w:rsid w:val="00565E03"/>
    <w:rsid w:val="005709E7"/>
    <w:rsid w:val="005752A6"/>
    <w:rsid w:val="00587858"/>
    <w:rsid w:val="00597CB3"/>
    <w:rsid w:val="005A422A"/>
    <w:rsid w:val="005A78D7"/>
    <w:rsid w:val="005C2E3D"/>
    <w:rsid w:val="005C6BB5"/>
    <w:rsid w:val="005D6E1D"/>
    <w:rsid w:val="005E0AEE"/>
    <w:rsid w:val="005E6642"/>
    <w:rsid w:val="005F30C7"/>
    <w:rsid w:val="005F42DA"/>
    <w:rsid w:val="006022A4"/>
    <w:rsid w:val="006134E9"/>
    <w:rsid w:val="00645906"/>
    <w:rsid w:val="00656843"/>
    <w:rsid w:val="006649B7"/>
    <w:rsid w:val="006729BD"/>
    <w:rsid w:val="00695DF3"/>
    <w:rsid w:val="006A13CC"/>
    <w:rsid w:val="006C5D32"/>
    <w:rsid w:val="006D2EA3"/>
    <w:rsid w:val="006F403A"/>
    <w:rsid w:val="006F5AB6"/>
    <w:rsid w:val="00722417"/>
    <w:rsid w:val="00724A9C"/>
    <w:rsid w:val="007338E8"/>
    <w:rsid w:val="007412C9"/>
    <w:rsid w:val="0074174B"/>
    <w:rsid w:val="007520E0"/>
    <w:rsid w:val="007527E6"/>
    <w:rsid w:val="00764BD3"/>
    <w:rsid w:val="007814C1"/>
    <w:rsid w:val="00787B73"/>
    <w:rsid w:val="00787BAB"/>
    <w:rsid w:val="00792F7A"/>
    <w:rsid w:val="007A5AA9"/>
    <w:rsid w:val="007B0B14"/>
    <w:rsid w:val="007B53DE"/>
    <w:rsid w:val="007B64C9"/>
    <w:rsid w:val="007C60F1"/>
    <w:rsid w:val="007D0BC8"/>
    <w:rsid w:val="007D377E"/>
    <w:rsid w:val="008028D3"/>
    <w:rsid w:val="00820285"/>
    <w:rsid w:val="008221B9"/>
    <w:rsid w:val="008251FF"/>
    <w:rsid w:val="0083086A"/>
    <w:rsid w:val="00833CAC"/>
    <w:rsid w:val="008425F1"/>
    <w:rsid w:val="00852D45"/>
    <w:rsid w:val="0085390C"/>
    <w:rsid w:val="00862083"/>
    <w:rsid w:val="0086274E"/>
    <w:rsid w:val="00895AC4"/>
    <w:rsid w:val="00897421"/>
    <w:rsid w:val="008A524B"/>
    <w:rsid w:val="008B6993"/>
    <w:rsid w:val="008D02BB"/>
    <w:rsid w:val="008D1B2A"/>
    <w:rsid w:val="008D56DE"/>
    <w:rsid w:val="008E1092"/>
    <w:rsid w:val="008E1C2B"/>
    <w:rsid w:val="008F08B2"/>
    <w:rsid w:val="009075AE"/>
    <w:rsid w:val="00911119"/>
    <w:rsid w:val="00915E9E"/>
    <w:rsid w:val="00922D22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B2E9F"/>
    <w:rsid w:val="009C5672"/>
    <w:rsid w:val="009D072A"/>
    <w:rsid w:val="009E73B2"/>
    <w:rsid w:val="00A1700D"/>
    <w:rsid w:val="00A24578"/>
    <w:rsid w:val="00A61ABD"/>
    <w:rsid w:val="00A83279"/>
    <w:rsid w:val="00AB2EAB"/>
    <w:rsid w:val="00AC0C21"/>
    <w:rsid w:val="00AD2552"/>
    <w:rsid w:val="00AF49A3"/>
    <w:rsid w:val="00AF7F76"/>
    <w:rsid w:val="00B10C64"/>
    <w:rsid w:val="00B15CC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1110"/>
    <w:rsid w:val="00BD1270"/>
    <w:rsid w:val="00BD536E"/>
    <w:rsid w:val="00BF0449"/>
    <w:rsid w:val="00BF6AFC"/>
    <w:rsid w:val="00BF72EB"/>
    <w:rsid w:val="00C173B0"/>
    <w:rsid w:val="00C44E2B"/>
    <w:rsid w:val="00C510FE"/>
    <w:rsid w:val="00C51E1D"/>
    <w:rsid w:val="00C53B5B"/>
    <w:rsid w:val="00C60C29"/>
    <w:rsid w:val="00C60F52"/>
    <w:rsid w:val="00C65384"/>
    <w:rsid w:val="00C65B0B"/>
    <w:rsid w:val="00C65C87"/>
    <w:rsid w:val="00C910D2"/>
    <w:rsid w:val="00C9248E"/>
    <w:rsid w:val="00CA32B1"/>
    <w:rsid w:val="00CB55C3"/>
    <w:rsid w:val="00CC5D84"/>
    <w:rsid w:val="00CF658C"/>
    <w:rsid w:val="00D06613"/>
    <w:rsid w:val="00D074B8"/>
    <w:rsid w:val="00D1456D"/>
    <w:rsid w:val="00D3463D"/>
    <w:rsid w:val="00D40D30"/>
    <w:rsid w:val="00D4180E"/>
    <w:rsid w:val="00D530E7"/>
    <w:rsid w:val="00D54587"/>
    <w:rsid w:val="00D643D6"/>
    <w:rsid w:val="00D77C4A"/>
    <w:rsid w:val="00D839A4"/>
    <w:rsid w:val="00D91A41"/>
    <w:rsid w:val="00D926AF"/>
    <w:rsid w:val="00D9398A"/>
    <w:rsid w:val="00DE18A7"/>
    <w:rsid w:val="00DE320D"/>
    <w:rsid w:val="00E05CB7"/>
    <w:rsid w:val="00E24354"/>
    <w:rsid w:val="00E251E9"/>
    <w:rsid w:val="00E513DB"/>
    <w:rsid w:val="00E51EFF"/>
    <w:rsid w:val="00E53113"/>
    <w:rsid w:val="00E56F14"/>
    <w:rsid w:val="00E574A5"/>
    <w:rsid w:val="00E67E78"/>
    <w:rsid w:val="00E75D62"/>
    <w:rsid w:val="00E7768B"/>
    <w:rsid w:val="00E800F9"/>
    <w:rsid w:val="00E807EA"/>
    <w:rsid w:val="00E83779"/>
    <w:rsid w:val="00E9474F"/>
    <w:rsid w:val="00EA0EE8"/>
    <w:rsid w:val="00EB555A"/>
    <w:rsid w:val="00EC35E3"/>
    <w:rsid w:val="00ED4B89"/>
    <w:rsid w:val="00EE2726"/>
    <w:rsid w:val="00EE5123"/>
    <w:rsid w:val="00EE585C"/>
    <w:rsid w:val="00EF7A99"/>
    <w:rsid w:val="00F07D91"/>
    <w:rsid w:val="00F1315F"/>
    <w:rsid w:val="00F14EEA"/>
    <w:rsid w:val="00F20080"/>
    <w:rsid w:val="00F2162F"/>
    <w:rsid w:val="00F22BBE"/>
    <w:rsid w:val="00F244EE"/>
    <w:rsid w:val="00F303C9"/>
    <w:rsid w:val="00F40638"/>
    <w:rsid w:val="00F41D6B"/>
    <w:rsid w:val="00F51144"/>
    <w:rsid w:val="00F5621B"/>
    <w:rsid w:val="00F60EAD"/>
    <w:rsid w:val="00F62EA1"/>
    <w:rsid w:val="00F6514C"/>
    <w:rsid w:val="00F66BE3"/>
    <w:rsid w:val="00F86D92"/>
    <w:rsid w:val="00F95B5A"/>
    <w:rsid w:val="00FA0EB7"/>
    <w:rsid w:val="00FA3C2A"/>
    <w:rsid w:val="00FB4823"/>
    <w:rsid w:val="00FC3609"/>
    <w:rsid w:val="00FC6446"/>
    <w:rsid w:val="00FC774D"/>
    <w:rsid w:val="00FD188E"/>
    <w:rsid w:val="00FD6DAE"/>
    <w:rsid w:val="00FE0D1C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042B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1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778</TotalTime>
  <Pages>2</Pages>
  <Words>310</Words>
  <Characters>1768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53</cp:revision>
  <cp:lastPrinted>2016-05-11T09:59:00Z</cp:lastPrinted>
  <dcterms:created xsi:type="dcterms:W3CDTF">2016-06-07T07:37:00Z</dcterms:created>
  <dcterms:modified xsi:type="dcterms:W3CDTF">2018-02-08T08:09:00Z</dcterms:modified>
</cp:coreProperties>
</file>